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5F2928" w14:paraId="69D7129F" w14:textId="77777777" w:rsidTr="00450C43">
        <w:trPr>
          <w:trHeight w:val="738"/>
        </w:trPr>
        <w:tc>
          <w:tcPr>
            <w:tcW w:w="5000" w:type="pct"/>
            <w:shd w:val="clear" w:color="auto" w:fill="auto"/>
            <w:vAlign w:val="center"/>
          </w:tcPr>
          <w:p w14:paraId="1B24B240" w14:textId="52913BE3" w:rsidR="005F2928" w:rsidRDefault="00F557BC" w:rsidP="0041298F">
            <w:pPr>
              <w:pStyle w:val="Picture"/>
            </w:pPr>
            <w:bookmarkStart w:id="0" w:name="_GoBack"/>
            <w:bookmarkEnd w:id="0"/>
            <w:r>
              <w:rPr>
                <w:noProof/>
              </w:rPr>
              <w:drawing>
                <wp:inline distT="0" distB="0" distL="0" distR="0" wp14:anchorId="0D9F9E42" wp14:editId="0BC9AA26">
                  <wp:extent cx="5486400" cy="428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14:paraId="7AF241A3" w14:textId="1A078608" w:rsidR="002C5E76" w:rsidRPr="0041298F" w:rsidRDefault="00F557BC" w:rsidP="002C5E76">
      <w:pPr>
        <w:pStyle w:val="APBHeading"/>
      </w:pPr>
      <w:r>
        <w:rPr>
          <w:noProof/>
        </w:rPr>
        <w:drawing>
          <wp:inline distT="0" distB="0" distL="0" distR="0" wp14:anchorId="3F870F4A" wp14:editId="00D582CC">
            <wp:extent cx="276225" cy="219075"/>
            <wp:effectExtent l="0" t="0" r="9525" b="9525"/>
            <wp:docPr id="4" name="Picture 4" descr="MCj0286875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868750000[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002C5E76" w:rsidRPr="002C5E76">
        <w:t xml:space="preserve"> </w:t>
      </w:r>
      <w:r w:rsidR="007A2005">
        <w:t>Project</w:t>
      </w:r>
      <w:r w:rsidR="002C5E76" w:rsidRPr="0041298F">
        <w:t xml:space="preserve"> </w:t>
      </w:r>
      <w:r w:rsidR="009B0B4B">
        <w:t>4.3.4 Zoonosis Diagnosis</w:t>
      </w:r>
    </w:p>
    <w:p w14:paraId="3ACD0F4A" w14:textId="77777777" w:rsidR="002C5E76" w:rsidRDefault="002C5E76" w:rsidP="002C5E76"/>
    <w:p w14:paraId="67D05422" w14:textId="77777777" w:rsidR="002C5E76" w:rsidRDefault="002C5E76" w:rsidP="002C5E76">
      <w:pPr>
        <w:pStyle w:val="ActivitySection"/>
      </w:pPr>
      <w:r>
        <w:t>Purpose</w:t>
      </w:r>
    </w:p>
    <w:p w14:paraId="3E389CC7" w14:textId="7CA8C992" w:rsidR="009B0B4B" w:rsidRDefault="009B0B4B" w:rsidP="009B0B4B">
      <w:pPr>
        <w:pStyle w:val="ActivityBody"/>
      </w:pPr>
      <w:r>
        <w:t xml:space="preserve">Animal scientists have an ever increasing multitude of genetic and disease testing tools available to them. As aspiring technicians in the biotechnological sciences, it is important to have background on the testing methods available for genetic and disease diagnosis. Work with a </w:t>
      </w:r>
      <w:r w:rsidR="00F557BC">
        <w:t xml:space="preserve">group </w:t>
      </w:r>
      <w:r>
        <w:t>to discover applications of biotechnology in the animal industry.</w:t>
      </w:r>
    </w:p>
    <w:p w14:paraId="1CE364DF" w14:textId="77777777" w:rsidR="003B0686" w:rsidRPr="00210996" w:rsidRDefault="003B0686" w:rsidP="002C5E76"/>
    <w:p w14:paraId="5AA18C09" w14:textId="77777777" w:rsidR="002C5E76" w:rsidRDefault="002C5E76" w:rsidP="002C5E76">
      <w:pPr>
        <w:pStyle w:val="ActivitySection"/>
      </w:pPr>
      <w:r>
        <w:t>Materials</w:t>
      </w:r>
    </w:p>
    <w:tbl>
      <w:tblPr>
        <w:tblW w:w="0" w:type="auto"/>
        <w:tblLook w:val="01E0" w:firstRow="1" w:lastRow="1" w:firstColumn="1" w:lastColumn="1" w:noHBand="0" w:noVBand="0"/>
      </w:tblPr>
      <w:tblGrid>
        <w:gridCol w:w="5399"/>
        <w:gridCol w:w="5401"/>
      </w:tblGrid>
      <w:tr w:rsidR="002C5E76" w14:paraId="4F68A9B0" w14:textId="77777777" w:rsidTr="002C5E76">
        <w:tc>
          <w:tcPr>
            <w:tcW w:w="5499" w:type="dxa"/>
          </w:tcPr>
          <w:p w14:paraId="02862AFC" w14:textId="77777777" w:rsidR="002C5E76" w:rsidRDefault="002C5E76" w:rsidP="00BE7183">
            <w:pPr>
              <w:pStyle w:val="ActivityBodyBold"/>
            </w:pPr>
            <w:r>
              <w:t xml:space="preserve">Per </w:t>
            </w:r>
            <w:r w:rsidR="003B0686">
              <w:t>g</w:t>
            </w:r>
            <w:r>
              <w:t>roup</w:t>
            </w:r>
            <w:r w:rsidR="009B0B4B">
              <w:t xml:space="preserve"> of four students</w:t>
            </w:r>
            <w:r>
              <w:t>:</w:t>
            </w:r>
          </w:p>
          <w:p w14:paraId="702BC6BB" w14:textId="77777777" w:rsidR="009B0B4B" w:rsidRDefault="009B0B4B" w:rsidP="009B0B4B">
            <w:pPr>
              <w:pStyle w:val="Activitybullet"/>
            </w:pPr>
            <w:r>
              <w:t>Computer with Internet access and word processing software</w:t>
            </w:r>
          </w:p>
          <w:p w14:paraId="5A73F530" w14:textId="4C6DF628" w:rsidR="002C5E76" w:rsidRDefault="009B0B4B" w:rsidP="009B0B4B">
            <w:pPr>
              <w:pStyle w:val="Activitybullet"/>
            </w:pPr>
            <w:r>
              <w:t>Print</w:t>
            </w:r>
            <w:r w:rsidR="00E67E25">
              <w:t>er</w:t>
            </w:r>
            <w:r>
              <w:t xml:space="preserve"> paper</w:t>
            </w:r>
          </w:p>
        </w:tc>
        <w:tc>
          <w:tcPr>
            <w:tcW w:w="5499" w:type="dxa"/>
          </w:tcPr>
          <w:p w14:paraId="2D920995" w14:textId="77777777" w:rsidR="002C5E76" w:rsidRDefault="002C5E76" w:rsidP="00BE7183">
            <w:pPr>
              <w:pStyle w:val="ActivityBodyBold"/>
            </w:pPr>
            <w:r>
              <w:t xml:space="preserve">Per </w:t>
            </w:r>
            <w:r w:rsidR="003B0686">
              <w:t>s</w:t>
            </w:r>
            <w:r>
              <w:t>tudent:</w:t>
            </w:r>
          </w:p>
          <w:p w14:paraId="5686561F" w14:textId="77777777" w:rsidR="009B0B4B" w:rsidRDefault="009B0B4B" w:rsidP="009B0B4B">
            <w:pPr>
              <w:pStyle w:val="Activitybullet"/>
            </w:pPr>
            <w:r w:rsidRPr="00F503FA">
              <w:t>Pencil</w:t>
            </w:r>
          </w:p>
          <w:p w14:paraId="7AA2B78E" w14:textId="77777777" w:rsidR="002C5E76" w:rsidRDefault="009B0B4B" w:rsidP="009B0B4B">
            <w:pPr>
              <w:pStyle w:val="Activitybullet"/>
            </w:pPr>
            <w:r w:rsidRPr="00282CFF">
              <w:rPr>
                <w:rStyle w:val="Italic"/>
              </w:rPr>
              <w:t>Agriscience Notebook</w:t>
            </w:r>
          </w:p>
        </w:tc>
      </w:tr>
    </w:tbl>
    <w:p w14:paraId="7D429C60" w14:textId="77777777" w:rsidR="002C5E76" w:rsidRDefault="002C5E76" w:rsidP="002C5E76"/>
    <w:p w14:paraId="7F760E1A" w14:textId="77777777" w:rsidR="002C5E76" w:rsidRDefault="002C5E76" w:rsidP="002C5E76">
      <w:pPr>
        <w:pStyle w:val="ActivitySection"/>
      </w:pPr>
      <w:r>
        <w:t>Procedure</w:t>
      </w:r>
    </w:p>
    <w:p w14:paraId="6F07E5C4" w14:textId="77777777" w:rsidR="009B0B4B" w:rsidRPr="009B0B4B" w:rsidRDefault="009B0B4B" w:rsidP="009B0B4B">
      <w:pPr>
        <w:pStyle w:val="ActivityBody"/>
      </w:pPr>
      <w:r w:rsidRPr="009B0B4B">
        <w:t>For this project, you will work with a group of four students to complete a WebQuest on determining the diagnostic tests available to animal producers using biotechnological applications.</w:t>
      </w:r>
    </w:p>
    <w:p w14:paraId="1D0686D1" w14:textId="77777777" w:rsidR="009B0B4B" w:rsidRPr="00D5795C" w:rsidRDefault="009B0B4B" w:rsidP="009B0B4B"/>
    <w:p w14:paraId="1E6EC816" w14:textId="77777777" w:rsidR="009B0B4B" w:rsidRPr="009B0B4B" w:rsidRDefault="009B0B4B" w:rsidP="009B0B4B">
      <w:pPr>
        <w:pStyle w:val="ActivityBody"/>
      </w:pPr>
      <w:r w:rsidRPr="009B0B4B">
        <w:t>You and your group will produce an analysis reference sheet that will be used to determine appropriate testing methods for laboratory technicians. You will document the sources used in your research using APA format. Additional details pertaining to this project are outlined in the following WebQuest.</w:t>
      </w:r>
    </w:p>
    <w:p w14:paraId="1AFEA466" w14:textId="77777777" w:rsidR="003B0686" w:rsidRPr="00D46F06" w:rsidRDefault="003B0686" w:rsidP="002C5E76"/>
    <w:p w14:paraId="35F59D92" w14:textId="77777777" w:rsidR="002C5E76" w:rsidRDefault="002C5E76" w:rsidP="002C5E76">
      <w:pPr>
        <w:pStyle w:val="ActivitySection"/>
      </w:pPr>
      <w:r>
        <w:t>Conclusion</w:t>
      </w:r>
    </w:p>
    <w:p w14:paraId="2AAAAC94" w14:textId="77777777" w:rsidR="009B0B4B" w:rsidRDefault="009B0B4B" w:rsidP="009B0B4B">
      <w:pPr>
        <w:pStyle w:val="ActivityNumbers"/>
        <w:numPr>
          <w:ilvl w:val="0"/>
          <w:numId w:val="9"/>
        </w:numPr>
      </w:pPr>
      <w:r>
        <w:t>Discuss one test available for your animal group and its implications for producers or owners.</w:t>
      </w:r>
    </w:p>
    <w:p w14:paraId="70AB68A1" w14:textId="77777777" w:rsidR="009B0B4B" w:rsidRDefault="009B0B4B" w:rsidP="009B0B4B">
      <w:pPr>
        <w:pStyle w:val="ActivityNumbers"/>
        <w:numPr>
          <w:ilvl w:val="0"/>
          <w:numId w:val="9"/>
        </w:numPr>
      </w:pPr>
      <w:r>
        <w:t>How have biotechnological applications improved animal care and quality?</w:t>
      </w:r>
    </w:p>
    <w:p w14:paraId="7AD9D189" w14:textId="2C04FD3F" w:rsidR="009B0B4B" w:rsidRDefault="009B0B4B" w:rsidP="009B0B4B">
      <w:pPr>
        <w:pStyle w:val="ActivityNumbers"/>
        <w:numPr>
          <w:ilvl w:val="0"/>
          <w:numId w:val="9"/>
        </w:numPr>
      </w:pPr>
      <w:r>
        <w:t>What research based on the tests available to this animal group interests you?</w:t>
      </w:r>
    </w:p>
    <w:p w14:paraId="56742F9B" w14:textId="77777777" w:rsidR="00450C43" w:rsidRDefault="00450C43" w:rsidP="009B0B4B">
      <w:pPr>
        <w:pStyle w:val="ActivityNumbers"/>
        <w:numPr>
          <w:ilvl w:val="0"/>
          <w:numId w:val="9"/>
        </w:numPr>
        <w:sectPr w:rsidR="00450C43" w:rsidSect="00DC54FB">
          <w:headerReference w:type="default" r:id="rId10"/>
          <w:footerReference w:type="default" r:id="rId11"/>
          <w:headerReference w:type="first" r:id="rId12"/>
          <w:footerReference w:type="first" r:id="rId13"/>
          <w:pgSz w:w="12240" w:h="15840"/>
          <w:pgMar w:top="720" w:right="720" w:bottom="720" w:left="720" w:header="720" w:footer="720" w:gutter="0"/>
          <w:cols w:space="720"/>
          <w:titlePg/>
          <w:docGrid w:linePitch="360"/>
        </w:sectPr>
      </w:pPr>
    </w:p>
    <w:p w14:paraId="11486816" w14:textId="599E892F" w:rsidR="00210996" w:rsidRDefault="009B0B4B" w:rsidP="009B0B4B">
      <w:pPr>
        <w:pStyle w:val="APBHeading"/>
      </w:pPr>
      <w:r>
        <w:lastRenderedPageBreak/>
        <w:t xml:space="preserve">Project 4.3.4 </w:t>
      </w:r>
      <w:r w:rsidR="00F557BC">
        <w:t>WebQuest</w:t>
      </w:r>
    </w:p>
    <w:p w14:paraId="21CDDC73" w14:textId="77777777" w:rsidR="009B0B4B" w:rsidRDefault="009B0B4B" w:rsidP="009B0B4B"/>
    <w:p w14:paraId="718EF40D" w14:textId="77777777" w:rsidR="009B0B4B" w:rsidRDefault="009B0B4B" w:rsidP="009B0B4B">
      <w:pPr>
        <w:pStyle w:val="ActivitySection"/>
      </w:pPr>
      <w:r>
        <w:t>Introduction</w:t>
      </w:r>
    </w:p>
    <w:p w14:paraId="1435937B" w14:textId="5AF82E23" w:rsidR="009B0B4B" w:rsidRDefault="009B0B4B" w:rsidP="009B0B4B">
      <w:pPr>
        <w:pStyle w:val="ActivityBody"/>
      </w:pPr>
      <w:r>
        <w:t>Animal health and the related human health implications is an economically significant industry. Animal enthusiasts want the best possible care for their animals, producers manage their animals for health, welfare, and economic goals, and consumers want healthy and safe food products. Based on these interests, testing and diagnosis of animal disease is big business. In this WebQuest, you will explore the availability of diagnostic tests utilizing ELISA, electrophoresis, PCR, and other applications.</w:t>
      </w:r>
    </w:p>
    <w:p w14:paraId="666799CB" w14:textId="77777777" w:rsidR="009B0B4B" w:rsidRPr="00F26510" w:rsidRDefault="009B0B4B" w:rsidP="009B0B4B"/>
    <w:p w14:paraId="2F83DEDB" w14:textId="77777777" w:rsidR="009B0B4B" w:rsidRDefault="009B0B4B" w:rsidP="009B0B4B">
      <w:pPr>
        <w:pStyle w:val="ActivityBody"/>
      </w:pPr>
      <w:r>
        <w:t>Your teacher will assign you and your group one of the following animal groups. You will research methods of diagnosing diseases and develop an analysis sheet for reference purposes.</w:t>
      </w:r>
    </w:p>
    <w:p w14:paraId="710956CA" w14:textId="77777777" w:rsidR="009B0B4B" w:rsidRDefault="009B0B4B" w:rsidP="009B0B4B"/>
    <w:tbl>
      <w:tblPr>
        <w:tblW w:w="0" w:type="auto"/>
        <w:tblInd w:w="1638" w:type="dxa"/>
        <w:tblLook w:val="01E0" w:firstRow="1" w:lastRow="1" w:firstColumn="1" w:lastColumn="1" w:noHBand="0" w:noVBand="0"/>
      </w:tblPr>
      <w:tblGrid>
        <w:gridCol w:w="2010"/>
        <w:gridCol w:w="2010"/>
        <w:gridCol w:w="2010"/>
      </w:tblGrid>
      <w:tr w:rsidR="009B0B4B" w14:paraId="52393352" w14:textId="77777777" w:rsidTr="00A53F76">
        <w:tc>
          <w:tcPr>
            <w:tcW w:w="2010" w:type="dxa"/>
          </w:tcPr>
          <w:p w14:paraId="0E537E6B" w14:textId="77777777" w:rsidR="009B0B4B" w:rsidRDefault="009B0B4B" w:rsidP="00A53F76">
            <w:r>
              <w:t>Bovine</w:t>
            </w:r>
          </w:p>
        </w:tc>
        <w:tc>
          <w:tcPr>
            <w:tcW w:w="2010" w:type="dxa"/>
          </w:tcPr>
          <w:p w14:paraId="34258C3D" w14:textId="77777777" w:rsidR="009B0B4B" w:rsidRDefault="009B0B4B" w:rsidP="00A53F76">
            <w:r>
              <w:t>Canine</w:t>
            </w:r>
          </w:p>
        </w:tc>
        <w:tc>
          <w:tcPr>
            <w:tcW w:w="2010" w:type="dxa"/>
          </w:tcPr>
          <w:p w14:paraId="1F81D0EF" w14:textId="77777777" w:rsidR="009B0B4B" w:rsidRDefault="009B0B4B" w:rsidP="00A53F76">
            <w:r>
              <w:t>Equine</w:t>
            </w:r>
          </w:p>
        </w:tc>
      </w:tr>
      <w:tr w:rsidR="009B0B4B" w14:paraId="58580732" w14:textId="77777777" w:rsidTr="00A53F76">
        <w:tc>
          <w:tcPr>
            <w:tcW w:w="2010" w:type="dxa"/>
          </w:tcPr>
          <w:p w14:paraId="7772AA1A" w14:textId="77777777" w:rsidR="009B0B4B" w:rsidRDefault="009B0B4B" w:rsidP="00A53F76">
            <w:r>
              <w:t>Feline</w:t>
            </w:r>
          </w:p>
        </w:tc>
        <w:tc>
          <w:tcPr>
            <w:tcW w:w="2010" w:type="dxa"/>
          </w:tcPr>
          <w:p w14:paraId="04F49512" w14:textId="77777777" w:rsidR="009B0B4B" w:rsidRDefault="009B0B4B" w:rsidP="00A53F76">
            <w:r>
              <w:t>Ovine</w:t>
            </w:r>
          </w:p>
        </w:tc>
        <w:tc>
          <w:tcPr>
            <w:tcW w:w="2010" w:type="dxa"/>
          </w:tcPr>
          <w:p w14:paraId="36077D20" w14:textId="77777777" w:rsidR="009B0B4B" w:rsidRDefault="009B0B4B" w:rsidP="00A53F76">
            <w:r>
              <w:t>Porcine</w:t>
            </w:r>
          </w:p>
        </w:tc>
      </w:tr>
    </w:tbl>
    <w:p w14:paraId="4418E972" w14:textId="77777777" w:rsidR="009B0B4B" w:rsidRDefault="009B0B4B" w:rsidP="009B0B4B"/>
    <w:p w14:paraId="0AC0A3EB" w14:textId="77777777" w:rsidR="009B0B4B" w:rsidRDefault="009B0B4B" w:rsidP="009B0B4B">
      <w:pPr>
        <w:pStyle w:val="ActivitySection"/>
      </w:pPr>
      <w:r>
        <w:t>Task</w:t>
      </w:r>
    </w:p>
    <w:p w14:paraId="1B5D1842" w14:textId="2C8024A1" w:rsidR="009B0B4B" w:rsidRDefault="00F557BC" w:rsidP="009B0B4B">
      <w:pPr>
        <w:pStyle w:val="ActivityBody"/>
      </w:pPr>
      <w:r>
        <w:t>W</w:t>
      </w:r>
      <w:r w:rsidR="009B0B4B">
        <w:t>ork with your group to investigate the animal group assigned by your teacher. Your group will research the methods and applications of disease diagnosis in Part One and develop an analysis sheet to be used by laboratory technicians or veterinarians when determining appropriate methods to diagnose</w:t>
      </w:r>
      <w:r>
        <w:t xml:space="preserve"> a disease</w:t>
      </w:r>
      <w:r w:rsidR="009B0B4B">
        <w:t>. Keep a record of the references that you use during your research.</w:t>
      </w:r>
    </w:p>
    <w:p w14:paraId="5D78640E" w14:textId="77777777" w:rsidR="009B0B4B" w:rsidRPr="00E80F8F" w:rsidRDefault="009B0B4B" w:rsidP="009B0B4B"/>
    <w:p w14:paraId="6EA3633F" w14:textId="77777777" w:rsidR="009B0B4B" w:rsidRDefault="009B0B4B" w:rsidP="009B0B4B">
      <w:pPr>
        <w:pStyle w:val="ActivitySection"/>
      </w:pPr>
      <w:r>
        <w:t>Process</w:t>
      </w:r>
    </w:p>
    <w:p w14:paraId="0D2352E3" w14:textId="77777777" w:rsidR="009B0B4B" w:rsidRDefault="009B0B4B" w:rsidP="009B0B4B">
      <w:pPr>
        <w:pStyle w:val="ActivityBody"/>
      </w:pPr>
      <w:r>
        <w:t>Within your group, review the criteria you need to complete. Develop group goals and assign individual tasks in order to complete the project in a timely fashion.</w:t>
      </w:r>
    </w:p>
    <w:p w14:paraId="1F2F90A1" w14:textId="77777777" w:rsidR="009B0B4B" w:rsidRPr="009261ED" w:rsidRDefault="009B0B4B" w:rsidP="009B0B4B"/>
    <w:p w14:paraId="7ECC32DF" w14:textId="77777777" w:rsidR="009B0B4B" w:rsidRDefault="009B0B4B" w:rsidP="009B0B4B">
      <w:pPr>
        <w:pStyle w:val="ActivityBodyBold"/>
      </w:pPr>
      <w:r>
        <w:t>Part One – Research</w:t>
      </w:r>
    </w:p>
    <w:p w14:paraId="7AC892AA" w14:textId="77777777" w:rsidR="009B0B4B" w:rsidRDefault="009B0B4B" w:rsidP="009B0B4B">
      <w:pPr>
        <w:pStyle w:val="ActivityBody"/>
      </w:pPr>
      <w:r>
        <w:t>Use the Internet and Agriscience Library to research the following information about your animal group.</w:t>
      </w:r>
    </w:p>
    <w:p w14:paraId="7BAF751F" w14:textId="77777777" w:rsidR="009B0B4B" w:rsidRDefault="009B0B4B" w:rsidP="009B0B4B">
      <w:pPr>
        <w:pStyle w:val="Activitybullet"/>
      </w:pPr>
      <w:r>
        <w:t>Common health and genetic concerns and diseases</w:t>
      </w:r>
    </w:p>
    <w:p w14:paraId="152D1FB9" w14:textId="77777777" w:rsidR="009B0B4B" w:rsidRDefault="009B0B4B" w:rsidP="009B0B4B">
      <w:pPr>
        <w:pStyle w:val="Activitybullet"/>
      </w:pPr>
      <w:r>
        <w:t>Characteristics used to identify health and genetic disorders</w:t>
      </w:r>
      <w:r w:rsidR="00E67E25">
        <w:t xml:space="preserve">, both </w:t>
      </w:r>
      <w:r w:rsidR="00E67E25" w:rsidRPr="00E67E25">
        <w:rPr>
          <w:rStyle w:val="ActivityBodyItalicChar"/>
        </w:rPr>
        <w:t>physical</w:t>
      </w:r>
      <w:r w:rsidR="00E67E25">
        <w:t xml:space="preserve"> and </w:t>
      </w:r>
      <w:r w:rsidR="00E67E25" w:rsidRPr="00E67E25">
        <w:rPr>
          <w:rStyle w:val="ActivityBodyItalicChar"/>
        </w:rPr>
        <w:t>clinical</w:t>
      </w:r>
    </w:p>
    <w:p w14:paraId="13A32B92" w14:textId="77777777" w:rsidR="009B0B4B" w:rsidRDefault="009B0B4B" w:rsidP="009B0B4B">
      <w:pPr>
        <w:pStyle w:val="Activitybullet"/>
      </w:pPr>
      <w:r>
        <w:t>Methods of diagnosis</w:t>
      </w:r>
    </w:p>
    <w:p w14:paraId="75CB2FD7" w14:textId="77777777" w:rsidR="009B0B4B" w:rsidRDefault="009B0B4B" w:rsidP="009B0B4B">
      <w:pPr>
        <w:pStyle w:val="Activitybullet"/>
      </w:pPr>
      <w:r>
        <w:t>Availability and restrictions</w:t>
      </w:r>
    </w:p>
    <w:p w14:paraId="0EF746F7" w14:textId="77777777" w:rsidR="009B0B4B" w:rsidRDefault="009B0B4B" w:rsidP="009B0B4B">
      <w:pPr>
        <w:pStyle w:val="Activitybullet"/>
      </w:pPr>
      <w:r>
        <w:t>Costs</w:t>
      </w:r>
    </w:p>
    <w:p w14:paraId="3F6A2EF2" w14:textId="77777777" w:rsidR="009B0B4B" w:rsidRDefault="009B0B4B" w:rsidP="009B0B4B"/>
    <w:p w14:paraId="6797E31C" w14:textId="31A3DB94" w:rsidR="009B0B4B" w:rsidRDefault="009B0B4B" w:rsidP="009B0B4B">
      <w:pPr>
        <w:pStyle w:val="ActivityBody"/>
      </w:pPr>
      <w:r>
        <w:t xml:space="preserve">Keep a log of each source you use. When you have completed your research, write a works cited for your project using APA formatting. </w:t>
      </w:r>
      <w:r w:rsidR="00E67E25">
        <w:t>U</w:t>
      </w:r>
      <w:r>
        <w:t>se a</w:t>
      </w:r>
      <w:r w:rsidR="00E67E25">
        <w:t xml:space="preserve">t least </w:t>
      </w:r>
      <w:r>
        <w:t>three sources of information</w:t>
      </w:r>
      <w:r w:rsidR="00E67E25">
        <w:t xml:space="preserve">, </w:t>
      </w:r>
      <w:r>
        <w:t>at least one</w:t>
      </w:r>
      <w:r w:rsidR="00E67E25">
        <w:t xml:space="preserve"> of which</w:t>
      </w:r>
      <w:r>
        <w:t xml:space="preserve"> is a text.</w:t>
      </w:r>
    </w:p>
    <w:p w14:paraId="48F0AA46" w14:textId="77777777" w:rsidR="009B0B4B" w:rsidRDefault="009B0B4B" w:rsidP="009B0B4B"/>
    <w:p w14:paraId="53C117FE" w14:textId="77777777" w:rsidR="009B0B4B" w:rsidRDefault="009B0B4B" w:rsidP="009B0B4B">
      <w:pPr>
        <w:pStyle w:val="ActivityBodyBold"/>
      </w:pPr>
      <w:r>
        <w:t>Part Two – Analysis Sheet</w:t>
      </w:r>
    </w:p>
    <w:p w14:paraId="31C25FF0" w14:textId="77777777" w:rsidR="009B0B4B" w:rsidRDefault="009B0B4B" w:rsidP="009B0B4B">
      <w:pPr>
        <w:pStyle w:val="ActivityBody"/>
      </w:pPr>
      <w:r>
        <w:t>Develop a reference for technicians to use when determining the appropriate method to assess health and genetic concerns associated with your animal. Arrange the information in a comparative and easy to read format. Provide each of your classmates with a copy of your sheet for future reference.</w:t>
      </w:r>
    </w:p>
    <w:p w14:paraId="08E74CE9" w14:textId="77777777" w:rsidR="009B0B4B" w:rsidRPr="00D5795C" w:rsidRDefault="009B0B4B" w:rsidP="009B0B4B"/>
    <w:p w14:paraId="2C7E4E81" w14:textId="77777777" w:rsidR="009B0B4B" w:rsidRDefault="009B0B4B" w:rsidP="009B0B4B">
      <w:pPr>
        <w:pStyle w:val="ActivitySection"/>
      </w:pPr>
      <w:r>
        <w:t>Resources</w:t>
      </w:r>
    </w:p>
    <w:p w14:paraId="049665C3" w14:textId="77777777" w:rsidR="009B0B4B" w:rsidRPr="00F26510" w:rsidRDefault="009B0B4B" w:rsidP="009B0B4B">
      <w:pPr>
        <w:pStyle w:val="ActivityBody"/>
      </w:pPr>
      <w:r w:rsidRPr="00F26510">
        <w:t xml:space="preserve">Use </w:t>
      </w:r>
      <w:r>
        <w:t xml:space="preserve">Internet, textbook, and catalog </w:t>
      </w:r>
      <w:r w:rsidRPr="00F26510">
        <w:t>resources to assist you in your research. You may find additional books, magazines, videos, and websites helpful in your studies.</w:t>
      </w:r>
    </w:p>
    <w:p w14:paraId="18CA947A" w14:textId="77777777" w:rsidR="009B0B4B" w:rsidRPr="007845ED" w:rsidRDefault="009B0B4B" w:rsidP="009B0B4B"/>
    <w:p w14:paraId="2EAECD5C" w14:textId="77777777" w:rsidR="009B0B4B" w:rsidRDefault="009B0B4B" w:rsidP="009B0B4B">
      <w:pPr>
        <w:pStyle w:val="ActivitySection"/>
      </w:pPr>
      <w:r>
        <w:t>Evaluation</w:t>
      </w:r>
    </w:p>
    <w:p w14:paraId="03090F61" w14:textId="77777777" w:rsidR="009B0B4B" w:rsidRPr="002C5E76" w:rsidRDefault="009B0B4B" w:rsidP="009B0B4B">
      <w:pPr>
        <w:pStyle w:val="ActivityBody"/>
      </w:pPr>
      <w:r>
        <w:t xml:space="preserve">Refer to </w:t>
      </w:r>
      <w:r w:rsidRPr="00DB138D">
        <w:rPr>
          <w:rStyle w:val="ActivityBodyItalicChar"/>
        </w:rPr>
        <w:t>Project 4.</w:t>
      </w:r>
      <w:r>
        <w:rPr>
          <w:rStyle w:val="ActivityBodyItalicChar"/>
        </w:rPr>
        <w:t>3</w:t>
      </w:r>
      <w:r w:rsidRPr="00DB138D">
        <w:rPr>
          <w:rStyle w:val="ActivityBodyItalicChar"/>
        </w:rPr>
        <w:t>.</w:t>
      </w:r>
      <w:r>
        <w:rPr>
          <w:rStyle w:val="ActivityBodyItalicChar"/>
        </w:rPr>
        <w:t>4</w:t>
      </w:r>
      <w:r w:rsidRPr="00DB138D">
        <w:rPr>
          <w:rStyle w:val="ActivityBodyItalicChar"/>
        </w:rPr>
        <w:t xml:space="preserve"> Evaluation Rubric</w:t>
      </w:r>
      <w:r>
        <w:t xml:space="preserve"> for evaluation and assessment criteria.</w:t>
      </w:r>
    </w:p>
    <w:sectPr w:rsidR="009B0B4B" w:rsidRPr="002C5E76" w:rsidSect="00DC54FB">
      <w:headerReference w:type="first" r:id="rId14"/>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4406F9" w14:textId="77777777" w:rsidR="00E7034E" w:rsidRDefault="00E7034E">
      <w:r>
        <w:separator/>
      </w:r>
    </w:p>
  </w:endnote>
  <w:endnote w:type="continuationSeparator" w:id="0">
    <w:p w14:paraId="3B2009F0" w14:textId="77777777" w:rsidR="00E7034E" w:rsidRDefault="00E70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875"/>
      <w:gridCol w:w="5925"/>
    </w:tblGrid>
    <w:tr w:rsidR="003B0686" w:rsidRPr="007F0280" w14:paraId="34FC5312" w14:textId="77777777" w:rsidTr="00B51D7A">
      <w:tc>
        <w:tcPr>
          <w:tcW w:w="4968" w:type="dxa"/>
          <w:shd w:val="clear" w:color="auto" w:fill="F2F2F2"/>
        </w:tcPr>
        <w:p w14:paraId="5B16880B" w14:textId="77777777" w:rsidR="003B0686" w:rsidRPr="003B0686" w:rsidRDefault="003B0686" w:rsidP="00823E88">
          <w:pPr>
            <w:pStyle w:val="Footer"/>
            <w:jc w:val="left"/>
          </w:pPr>
          <w:r w:rsidRPr="003B0686">
            <w:t>Curriculum for Agricultural Science Education</w:t>
          </w:r>
          <w:r w:rsidRPr="007F0280">
            <w:rPr>
              <w:rFonts w:cs="Arial"/>
              <w:szCs w:val="20"/>
            </w:rPr>
            <w:t xml:space="preserve"> ©</w:t>
          </w:r>
          <w:r w:rsidRPr="003B0686">
            <w:t xml:space="preserve"> 201</w:t>
          </w:r>
          <w:r w:rsidR="00823E88">
            <w:t>6</w:t>
          </w:r>
        </w:p>
      </w:tc>
      <w:tc>
        <w:tcPr>
          <w:tcW w:w="6048" w:type="dxa"/>
          <w:shd w:val="clear" w:color="auto" w:fill="F2F2F2"/>
        </w:tcPr>
        <w:p w14:paraId="0A6DE524" w14:textId="1C5F23F3" w:rsidR="003B0686" w:rsidRDefault="00823E88" w:rsidP="007E19E0">
          <w:pPr>
            <w:pStyle w:val="Footer"/>
          </w:pPr>
          <w:r>
            <w:t>APB</w:t>
          </w:r>
          <w:r w:rsidR="003B0686" w:rsidRPr="003B0686">
            <w:t xml:space="preserve"> – </w:t>
          </w:r>
          <w:r w:rsidR="007E19E0">
            <w:t>Project</w:t>
          </w:r>
          <w:r w:rsidR="003B0686" w:rsidRPr="003B0686">
            <w:t xml:space="preserve"> </w:t>
          </w:r>
          <w:r w:rsidR="00EC74A3">
            <w:t>4.3.4 Zoonosis Diagnosis</w:t>
          </w:r>
          <w:r w:rsidR="003B0686" w:rsidRPr="003B0686">
            <w:t xml:space="preserve"> – Page </w:t>
          </w:r>
          <w:r w:rsidR="003B0686" w:rsidRPr="007F0280">
            <w:rPr>
              <w:rStyle w:val="PageNumber"/>
              <w:rFonts w:cs="Arial"/>
              <w:szCs w:val="20"/>
            </w:rPr>
            <w:fldChar w:fldCharType="begin"/>
          </w:r>
          <w:r w:rsidR="003B0686" w:rsidRPr="007F0280">
            <w:rPr>
              <w:rStyle w:val="PageNumber"/>
              <w:rFonts w:cs="Arial"/>
              <w:szCs w:val="20"/>
            </w:rPr>
            <w:instrText xml:space="preserve"> PAGE </w:instrText>
          </w:r>
          <w:r w:rsidR="003B0686" w:rsidRPr="007F0280">
            <w:rPr>
              <w:rStyle w:val="PageNumber"/>
              <w:rFonts w:cs="Arial"/>
              <w:szCs w:val="20"/>
            </w:rPr>
            <w:fldChar w:fldCharType="separate"/>
          </w:r>
          <w:r w:rsidR="00561E44">
            <w:rPr>
              <w:rStyle w:val="PageNumber"/>
              <w:rFonts w:cs="Arial"/>
              <w:noProof/>
              <w:szCs w:val="20"/>
            </w:rPr>
            <w:t>3</w:t>
          </w:r>
          <w:r w:rsidR="003B0686" w:rsidRPr="007F0280">
            <w:rPr>
              <w:rStyle w:val="PageNumber"/>
              <w:rFonts w:cs="Arial"/>
              <w:szCs w:val="20"/>
            </w:rPr>
            <w:fldChar w:fldCharType="end"/>
          </w:r>
        </w:p>
      </w:tc>
    </w:tr>
  </w:tbl>
  <w:p w14:paraId="4F0BADD5"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D9D9D9" w:themeColor="background1" w:themeShade="D9"/>
      </w:tblBorders>
      <w:tblLook w:val="04A0" w:firstRow="1" w:lastRow="0" w:firstColumn="1" w:lastColumn="0" w:noHBand="0" w:noVBand="1"/>
    </w:tblPr>
    <w:tblGrid>
      <w:gridCol w:w="4950"/>
      <w:gridCol w:w="5850"/>
    </w:tblGrid>
    <w:tr w:rsidR="003B0686" w:rsidRPr="007F0280" w14:paraId="677F40F1" w14:textId="77777777" w:rsidTr="00450C43">
      <w:tc>
        <w:tcPr>
          <w:tcW w:w="4950" w:type="dxa"/>
          <w:shd w:val="clear" w:color="auto" w:fill="F2F2F2"/>
        </w:tcPr>
        <w:p w14:paraId="424AEACE" w14:textId="77777777" w:rsidR="003B0686" w:rsidRPr="003B0686" w:rsidRDefault="003B0686" w:rsidP="007F0280">
          <w:pPr>
            <w:pStyle w:val="Footer"/>
            <w:jc w:val="left"/>
          </w:pPr>
          <w:r w:rsidRPr="003B0686">
            <w:t>Curriculum for Agricultural Science Education</w:t>
          </w:r>
          <w:r w:rsidRPr="007F0280">
            <w:rPr>
              <w:rFonts w:cs="Arial"/>
              <w:szCs w:val="20"/>
            </w:rPr>
            <w:t xml:space="preserve"> ©</w:t>
          </w:r>
          <w:r w:rsidR="00DC54FB">
            <w:t xml:space="preserve"> 2016</w:t>
          </w:r>
        </w:p>
      </w:tc>
      <w:tc>
        <w:tcPr>
          <w:tcW w:w="5850" w:type="dxa"/>
          <w:shd w:val="clear" w:color="auto" w:fill="F2F2F2"/>
        </w:tcPr>
        <w:p w14:paraId="4F1EB129" w14:textId="58D79E3E" w:rsidR="003B0686" w:rsidRDefault="00DC54FB" w:rsidP="007A2005">
          <w:pPr>
            <w:pStyle w:val="Footer"/>
          </w:pPr>
          <w:r>
            <w:t>APB</w:t>
          </w:r>
          <w:r w:rsidR="003B0686" w:rsidRPr="003B0686">
            <w:t xml:space="preserve"> – </w:t>
          </w:r>
          <w:r w:rsidR="007A2005">
            <w:t>Project</w:t>
          </w:r>
          <w:r w:rsidR="003B0686" w:rsidRPr="003B0686">
            <w:t xml:space="preserve"> </w:t>
          </w:r>
          <w:r w:rsidR="009B0B4B">
            <w:t>4.3.4 Zoonosis Diagnosis</w:t>
          </w:r>
          <w:r w:rsidR="003B0686" w:rsidRPr="003B0686">
            <w:t xml:space="preserve"> – Page </w:t>
          </w:r>
          <w:r w:rsidR="003B0686" w:rsidRPr="007F0280">
            <w:rPr>
              <w:rStyle w:val="PageNumber"/>
              <w:rFonts w:cs="Arial"/>
              <w:szCs w:val="20"/>
            </w:rPr>
            <w:fldChar w:fldCharType="begin"/>
          </w:r>
          <w:r w:rsidR="003B0686" w:rsidRPr="007F0280">
            <w:rPr>
              <w:rStyle w:val="PageNumber"/>
              <w:rFonts w:cs="Arial"/>
              <w:szCs w:val="20"/>
            </w:rPr>
            <w:instrText xml:space="preserve"> PAGE </w:instrText>
          </w:r>
          <w:r w:rsidR="003B0686" w:rsidRPr="007F0280">
            <w:rPr>
              <w:rStyle w:val="PageNumber"/>
              <w:rFonts w:cs="Arial"/>
              <w:szCs w:val="20"/>
            </w:rPr>
            <w:fldChar w:fldCharType="separate"/>
          </w:r>
          <w:r w:rsidR="00BD2225">
            <w:rPr>
              <w:rStyle w:val="PageNumber"/>
              <w:rFonts w:cs="Arial"/>
              <w:noProof/>
              <w:szCs w:val="20"/>
            </w:rPr>
            <w:t>1</w:t>
          </w:r>
          <w:r w:rsidR="003B0686" w:rsidRPr="007F0280">
            <w:rPr>
              <w:rStyle w:val="PageNumber"/>
              <w:rFonts w:cs="Arial"/>
              <w:szCs w:val="20"/>
            </w:rPr>
            <w:fldChar w:fldCharType="end"/>
          </w:r>
        </w:p>
      </w:tc>
    </w:tr>
  </w:tbl>
  <w:p w14:paraId="17EB4F98"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FCB4D7" w14:textId="77777777" w:rsidR="00E7034E" w:rsidRDefault="00E7034E">
      <w:r>
        <w:separator/>
      </w:r>
    </w:p>
  </w:footnote>
  <w:footnote w:type="continuationSeparator" w:id="0">
    <w:p w14:paraId="08AE3ECC" w14:textId="77777777" w:rsidR="00E7034E" w:rsidRDefault="00E70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601D4A" w14:textId="77777777" w:rsidR="003B0686" w:rsidRDefault="003B0686" w:rsidP="003B0686">
    <w:pPr>
      <w:pStyle w:val="Foot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776520" w14:textId="3C8C2A46" w:rsidR="002B0DD0" w:rsidRDefault="002B0DD0" w:rsidP="002B0DD0">
    <w:pPr>
      <w:pStyle w:val="Footer"/>
      <w:jc w:val="left"/>
    </w:pPr>
    <w:r>
      <w:t>Name: _________________________________________</w:t>
    </w:r>
    <w:r w:rsidR="002E4407">
      <w:t>__________________________</w:t>
    </w:r>
  </w:p>
  <w:p w14:paraId="766F557D" w14:textId="77777777" w:rsidR="00E67E25" w:rsidRPr="00E67E25" w:rsidRDefault="00E67E25" w:rsidP="002B0DD0">
    <w:pPr>
      <w:pStyle w:val="Footer"/>
      <w:jc w:val="left"/>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28747A" w14:textId="3C61C47F" w:rsidR="00F557BC" w:rsidRDefault="00F557BC" w:rsidP="002B0DD0">
    <w:pPr>
      <w:pStyle w:val="Footer"/>
      <w:jc w:val="left"/>
    </w:pPr>
  </w:p>
  <w:p w14:paraId="6C093992" w14:textId="77777777" w:rsidR="00F557BC" w:rsidRPr="00E67E25" w:rsidRDefault="00F557BC" w:rsidP="002B0DD0">
    <w:pPr>
      <w:pStyle w:val="Footer"/>
      <w:jc w:val="left"/>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1DB"/>
      </v:shape>
    </w:pict>
  </w:numPicBullet>
  <w:numPicBullet w:numPicBulletId="1">
    <w:pict>
      <v:shape id="_x0000_i1027" type="#_x0000_t75" style="width:142.5pt;height:128.2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0E56D4C"/>
    <w:multiLevelType w:val="hybridMultilevel"/>
    <w:tmpl w:val="81D44252"/>
    <w:lvl w:ilvl="0" w:tplc="9D009A44">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9"/>
  </w:num>
  <w:num w:numId="5">
    <w:abstractNumId w:val="1"/>
  </w:num>
  <w:num w:numId="6">
    <w:abstractNumId w:val="3"/>
  </w:num>
  <w:num w:numId="7">
    <w:abstractNumId w:val="2"/>
  </w:num>
  <w:num w:numId="8">
    <w:abstractNumId w:val="8"/>
  </w:num>
  <w:num w:numId="9">
    <w:abstractNumId w:val="8"/>
    <w:lvlOverride w:ilvl="0">
      <w:startOverride w:val="1"/>
    </w:lvlOverride>
  </w:num>
  <w:num w:numId="10">
    <w:abstractNumId w:val="6"/>
  </w:num>
  <w:num w:numId="11">
    <w:abstractNumId w:val="8"/>
    <w:lvlOverride w:ilvl="0">
      <w:startOverride w:val="1"/>
    </w:lvlOverride>
  </w:num>
  <w:num w:numId="12">
    <w:abstractNumId w:val="8"/>
    <w:lvlOverride w:ilvl="0">
      <w:startOverride w:val="1"/>
    </w:lvlOverride>
  </w:num>
  <w:num w:numId="13">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B4B"/>
    <w:rsid w:val="00004D44"/>
    <w:rsid w:val="00023EF4"/>
    <w:rsid w:val="0006381D"/>
    <w:rsid w:val="000643C4"/>
    <w:rsid w:val="00095B65"/>
    <w:rsid w:val="000E30CE"/>
    <w:rsid w:val="00120DA8"/>
    <w:rsid w:val="00125FE3"/>
    <w:rsid w:val="00140531"/>
    <w:rsid w:val="001522F9"/>
    <w:rsid w:val="00164A78"/>
    <w:rsid w:val="00186EA4"/>
    <w:rsid w:val="00196647"/>
    <w:rsid w:val="001C5732"/>
    <w:rsid w:val="001D3468"/>
    <w:rsid w:val="001F5964"/>
    <w:rsid w:val="00210996"/>
    <w:rsid w:val="002212A2"/>
    <w:rsid w:val="002438C6"/>
    <w:rsid w:val="00251483"/>
    <w:rsid w:val="00261D56"/>
    <w:rsid w:val="00270C46"/>
    <w:rsid w:val="00276DA5"/>
    <w:rsid w:val="00292340"/>
    <w:rsid w:val="002B0DD0"/>
    <w:rsid w:val="002C5E76"/>
    <w:rsid w:val="002E4407"/>
    <w:rsid w:val="002F2976"/>
    <w:rsid w:val="002F3C64"/>
    <w:rsid w:val="003310C6"/>
    <w:rsid w:val="0034081A"/>
    <w:rsid w:val="00352B6E"/>
    <w:rsid w:val="00356931"/>
    <w:rsid w:val="003574C4"/>
    <w:rsid w:val="00395386"/>
    <w:rsid w:val="003A2FD6"/>
    <w:rsid w:val="003B0686"/>
    <w:rsid w:val="003E2BBD"/>
    <w:rsid w:val="00403D91"/>
    <w:rsid w:val="0041298F"/>
    <w:rsid w:val="0041647F"/>
    <w:rsid w:val="0042007E"/>
    <w:rsid w:val="00450C43"/>
    <w:rsid w:val="004A44E1"/>
    <w:rsid w:val="004B1465"/>
    <w:rsid w:val="004B1A28"/>
    <w:rsid w:val="004C09EA"/>
    <w:rsid w:val="004C1D05"/>
    <w:rsid w:val="005016DB"/>
    <w:rsid w:val="005043FD"/>
    <w:rsid w:val="00514F32"/>
    <w:rsid w:val="005328FF"/>
    <w:rsid w:val="00537CA6"/>
    <w:rsid w:val="00541B87"/>
    <w:rsid w:val="005460BE"/>
    <w:rsid w:val="00546966"/>
    <w:rsid w:val="00561E44"/>
    <w:rsid w:val="00581DD4"/>
    <w:rsid w:val="00586BFE"/>
    <w:rsid w:val="005B2542"/>
    <w:rsid w:val="005E14F5"/>
    <w:rsid w:val="005F2928"/>
    <w:rsid w:val="005F3C3B"/>
    <w:rsid w:val="006208FA"/>
    <w:rsid w:val="006347F4"/>
    <w:rsid w:val="006360D5"/>
    <w:rsid w:val="00642FCB"/>
    <w:rsid w:val="00644EFE"/>
    <w:rsid w:val="00654B6C"/>
    <w:rsid w:val="006552C0"/>
    <w:rsid w:val="006656BB"/>
    <w:rsid w:val="006838B0"/>
    <w:rsid w:val="006A4101"/>
    <w:rsid w:val="006A4781"/>
    <w:rsid w:val="006C4146"/>
    <w:rsid w:val="006D10CA"/>
    <w:rsid w:val="006F38A4"/>
    <w:rsid w:val="00703684"/>
    <w:rsid w:val="00711E84"/>
    <w:rsid w:val="00715734"/>
    <w:rsid w:val="007338A2"/>
    <w:rsid w:val="00761D49"/>
    <w:rsid w:val="0076778F"/>
    <w:rsid w:val="0077472E"/>
    <w:rsid w:val="007925F0"/>
    <w:rsid w:val="007A2005"/>
    <w:rsid w:val="007A36E5"/>
    <w:rsid w:val="007A566D"/>
    <w:rsid w:val="007B029F"/>
    <w:rsid w:val="007C2998"/>
    <w:rsid w:val="007E19E0"/>
    <w:rsid w:val="007E6D00"/>
    <w:rsid w:val="007F0280"/>
    <w:rsid w:val="00823E88"/>
    <w:rsid w:val="008321FB"/>
    <w:rsid w:val="00842458"/>
    <w:rsid w:val="008575ED"/>
    <w:rsid w:val="00864182"/>
    <w:rsid w:val="00875A5A"/>
    <w:rsid w:val="008A3B43"/>
    <w:rsid w:val="008D1630"/>
    <w:rsid w:val="0090019F"/>
    <w:rsid w:val="0090461E"/>
    <w:rsid w:val="00905BAB"/>
    <w:rsid w:val="0093366D"/>
    <w:rsid w:val="00960B08"/>
    <w:rsid w:val="009664A4"/>
    <w:rsid w:val="00966E61"/>
    <w:rsid w:val="0098363E"/>
    <w:rsid w:val="009B0B4B"/>
    <w:rsid w:val="009C4D66"/>
    <w:rsid w:val="009E0675"/>
    <w:rsid w:val="009F29A8"/>
    <w:rsid w:val="00A241A8"/>
    <w:rsid w:val="00A31333"/>
    <w:rsid w:val="00A369B7"/>
    <w:rsid w:val="00A41DA8"/>
    <w:rsid w:val="00A45FE8"/>
    <w:rsid w:val="00A70C87"/>
    <w:rsid w:val="00A82C3B"/>
    <w:rsid w:val="00A856C3"/>
    <w:rsid w:val="00AC1398"/>
    <w:rsid w:val="00AC6CF6"/>
    <w:rsid w:val="00AE0075"/>
    <w:rsid w:val="00AF47E6"/>
    <w:rsid w:val="00B032F1"/>
    <w:rsid w:val="00B05D83"/>
    <w:rsid w:val="00B43C31"/>
    <w:rsid w:val="00B45B73"/>
    <w:rsid w:val="00B51D7A"/>
    <w:rsid w:val="00B541ED"/>
    <w:rsid w:val="00B836E8"/>
    <w:rsid w:val="00B83A87"/>
    <w:rsid w:val="00B94588"/>
    <w:rsid w:val="00BB056A"/>
    <w:rsid w:val="00BD2225"/>
    <w:rsid w:val="00BD7B24"/>
    <w:rsid w:val="00BE2F3A"/>
    <w:rsid w:val="00BF2C89"/>
    <w:rsid w:val="00C03055"/>
    <w:rsid w:val="00C33247"/>
    <w:rsid w:val="00C412F9"/>
    <w:rsid w:val="00C53150"/>
    <w:rsid w:val="00CA427F"/>
    <w:rsid w:val="00CC21A3"/>
    <w:rsid w:val="00CD7CCE"/>
    <w:rsid w:val="00CE1E13"/>
    <w:rsid w:val="00CE1E34"/>
    <w:rsid w:val="00CF6E1D"/>
    <w:rsid w:val="00D26462"/>
    <w:rsid w:val="00D27120"/>
    <w:rsid w:val="00D449A4"/>
    <w:rsid w:val="00D674E5"/>
    <w:rsid w:val="00D813DD"/>
    <w:rsid w:val="00D83D7D"/>
    <w:rsid w:val="00D9030F"/>
    <w:rsid w:val="00DC3376"/>
    <w:rsid w:val="00DC54FB"/>
    <w:rsid w:val="00DE2030"/>
    <w:rsid w:val="00DE2572"/>
    <w:rsid w:val="00E02AFD"/>
    <w:rsid w:val="00E0723A"/>
    <w:rsid w:val="00E33390"/>
    <w:rsid w:val="00E430F2"/>
    <w:rsid w:val="00E56BAB"/>
    <w:rsid w:val="00E65C9D"/>
    <w:rsid w:val="00E67E25"/>
    <w:rsid w:val="00E7034E"/>
    <w:rsid w:val="00E70B1A"/>
    <w:rsid w:val="00E71418"/>
    <w:rsid w:val="00E821B9"/>
    <w:rsid w:val="00E83AB6"/>
    <w:rsid w:val="00EC74A3"/>
    <w:rsid w:val="00F01A9E"/>
    <w:rsid w:val="00F4061F"/>
    <w:rsid w:val="00F557BC"/>
    <w:rsid w:val="00F55DDB"/>
    <w:rsid w:val="00F72342"/>
    <w:rsid w:val="00F72E63"/>
    <w:rsid w:val="00F7359C"/>
    <w:rsid w:val="00F76840"/>
    <w:rsid w:val="00F825C5"/>
    <w:rsid w:val="00FC07EB"/>
    <w:rsid w:val="00FC6868"/>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57F87"/>
  <w15:chartTrackingRefBased/>
  <w15:docId w15:val="{03D9B113-794F-42FA-9704-A50231671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link w:val="ActivityBodyItalicChar"/>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APBHeading">
    <w:name w:val="APBHeading"/>
    <w:basedOn w:val="Normal"/>
    <w:rsid w:val="00823E88"/>
    <w:pPr>
      <w:shd w:val="clear" w:color="auto" w:fill="F5E571"/>
    </w:pPr>
    <w:rPr>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7E19E0"/>
    <w:rPr>
      <w:rFonts w:ascii="Arial" w:hAnsi="Arial"/>
      <w:szCs w:val="24"/>
    </w:rPr>
  </w:style>
  <w:style w:type="paragraph" w:customStyle="1" w:styleId="activitybody0">
    <w:name w:val="activitybody"/>
    <w:basedOn w:val="Normal"/>
    <w:rsid w:val="009B0B4B"/>
    <w:pPr>
      <w:ind w:left="360"/>
    </w:pPr>
    <w:rPr>
      <w:rFonts w:cs="Arial"/>
      <w:sz w:val="24"/>
    </w:rPr>
  </w:style>
  <w:style w:type="character" w:customStyle="1" w:styleId="ActivityBodyItalicChar">
    <w:name w:val="ActivityBody + Italic Char"/>
    <w:link w:val="ActivityBodyItalic"/>
    <w:rsid w:val="009B0B4B"/>
    <w:rPr>
      <w:rFonts w:ascii="Arial" w:hAnsi="Arial" w:cs="Arial"/>
      <w:i/>
      <w:iC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lanie\AppData\Roaming\Microsoft\Templates\APB_Projec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B02E4-5C2D-48FD-84EB-A7CC4E5D6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APB_Project_Template</Template>
  <TotalTime>0</TotalTime>
  <Pages>2</Pages>
  <Words>566</Words>
  <Characters>3199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Project X.X.X Name</vt:lpstr>
    </vt:vector>
  </TitlesOfParts>
  <Manager>Dan Jansen</Manager>
  <Company>Curriculum for Agricultural Science Education</Company>
  <LinksUpToDate>false</LinksUpToDate>
  <CharactersWithSpaces>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4.3.4 Zoonosis Diagnosis</dc:title>
  <dc:subject>APB - Unit 4 - Lesson 4.3 Animal Applications</dc:subject>
  <dc:creator>Marlene Jansen</dc:creator>
  <cp:keywords/>
  <dc:description/>
  <cp:lastModifiedBy>Melanie Bloom</cp:lastModifiedBy>
  <cp:revision>3</cp:revision>
  <cp:lastPrinted>2014-03-03T20:17:00Z</cp:lastPrinted>
  <dcterms:created xsi:type="dcterms:W3CDTF">2016-01-08T22:36:00Z</dcterms:created>
  <dcterms:modified xsi:type="dcterms:W3CDTF">2016-03-01T02:33:00Z</dcterms:modified>
</cp:coreProperties>
</file>